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7B14" w14:textId="77777777" w:rsidR="00E2617E" w:rsidRDefault="00E2617E" w:rsidP="00E2617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COURTENAY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d.1409)</w:t>
      </w:r>
    </w:p>
    <w:p w14:paraId="5C379597" w14:textId="77777777" w:rsidR="00E2617E" w:rsidRDefault="00E2617E" w:rsidP="00E2617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B72AE46" w14:textId="77777777" w:rsidR="00E2617E" w:rsidRDefault="00E2617E" w:rsidP="00E2617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994AD43" w14:textId="77777777" w:rsidR="00E2617E" w:rsidRDefault="00E2617E" w:rsidP="00E2617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Jan.1409</w:t>
      </w:r>
      <w:r>
        <w:rPr>
          <w:rFonts w:ascii="Times New Roman" w:hAnsi="Times New Roman" w:cs="Times New Roman"/>
          <w:sz w:val="24"/>
          <w:szCs w:val="24"/>
        </w:rPr>
        <w:tab/>
        <w:t xml:space="preserve">The Escheator of Devon was ordered to take his lands into the King’s </w:t>
      </w:r>
      <w:proofErr w:type="gramStart"/>
      <w:r>
        <w:rPr>
          <w:rFonts w:ascii="Times New Roman" w:hAnsi="Times New Roman" w:cs="Times New Roman"/>
          <w:sz w:val="24"/>
          <w:szCs w:val="24"/>
        </w:rPr>
        <w:t>hands</w:t>
      </w:r>
      <w:proofErr w:type="gramEnd"/>
    </w:p>
    <w:p w14:paraId="37C7CA84" w14:textId="77777777" w:rsidR="00E2617E" w:rsidRDefault="00E2617E" w:rsidP="00E2617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following his death.   (C.F.R. 1404-13 p.123)</w:t>
      </w:r>
    </w:p>
    <w:p w14:paraId="06B1085E" w14:textId="77777777" w:rsidR="00E2617E" w:rsidRDefault="00E2617E" w:rsidP="00E2617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09AAC87" w14:textId="77777777" w:rsidR="00E2617E" w:rsidRDefault="00E2617E" w:rsidP="00E2617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8D9A197" w14:textId="77777777" w:rsidR="00E2617E" w:rsidRDefault="00E2617E" w:rsidP="00E2617E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December 2021</w:t>
      </w:r>
    </w:p>
    <w:p w14:paraId="6F0A10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5669" w14:textId="77777777" w:rsidR="00E2617E" w:rsidRDefault="00E2617E" w:rsidP="009139A6">
      <w:r>
        <w:separator/>
      </w:r>
    </w:p>
  </w:endnote>
  <w:endnote w:type="continuationSeparator" w:id="0">
    <w:p w14:paraId="1F46C3ED" w14:textId="77777777" w:rsidR="00E2617E" w:rsidRDefault="00E261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AF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05B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3B3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5548D" w14:textId="77777777" w:rsidR="00E2617E" w:rsidRDefault="00E2617E" w:rsidP="009139A6">
      <w:r>
        <w:separator/>
      </w:r>
    </w:p>
  </w:footnote>
  <w:footnote w:type="continuationSeparator" w:id="0">
    <w:p w14:paraId="507F8F8D" w14:textId="77777777" w:rsidR="00E2617E" w:rsidRDefault="00E261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611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DE8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493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17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617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55E82"/>
  <w15:chartTrackingRefBased/>
  <w15:docId w15:val="{016E851A-701B-46C8-AE4D-A51D205A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17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2023-03-10T21:41:00Z</dcterms:created>
  <dcterms:modified xsi:type="dcterms:W3CDTF">2023-03-10T21:42:00Z</dcterms:modified>
</cp:coreProperties>
</file>